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B61" w:rsidRDefault="009A5B61" w:rsidP="009A5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F1B39" w:rsidRPr="00BF1B39">
        <w:rPr>
          <w:b/>
          <w:i/>
          <w:noProof/>
          <w:sz w:val="28"/>
        </w:rPr>
        <w:t>S5-195793</w:t>
      </w:r>
    </w:p>
    <w:p w:rsidR="001E41F3" w:rsidRDefault="009A5B61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BF1B39" w:rsidRPr="00BF1B39">
        <w:rPr>
          <w:noProof/>
        </w:rPr>
        <w:t>S5-195319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39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39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03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0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A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764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BE764A">
              <w:t>oordination of attribute Presence condition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764A" w:rsidP="000C0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0C033F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76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D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4D45" w:rsidRDefault="00274D45" w:rsidP="00274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4D45" w:rsidRDefault="00274D45" w:rsidP="0027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information elements have different </w:t>
            </w:r>
            <w:r w:rsidRPr="00CE0938">
              <w:rPr>
                <w:noProof/>
              </w:rPr>
              <w:t>Category</w:t>
            </w:r>
            <w:r>
              <w:rPr>
                <w:noProof/>
              </w:rPr>
              <w:t xml:space="preserve"> in different charging specification, i.e. TS 32.255, TS 32.290 and TS 32.291.</w:t>
            </w:r>
          </w:p>
        </w:tc>
      </w:tr>
      <w:tr w:rsidR="00274D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D45" w:rsidRDefault="00274D45" w:rsidP="00274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4D45" w:rsidRDefault="00274D45" w:rsidP="00274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D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D45" w:rsidRDefault="00274D45" w:rsidP="00274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4D45" w:rsidRDefault="00274D45" w:rsidP="0027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aligned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</w:t>
            </w:r>
            <w:r w:rsidRPr="00CE0938">
              <w:rPr>
                <w:noProof/>
              </w:rPr>
              <w:t>ategory</w:t>
            </w:r>
            <w:r>
              <w:rPr>
                <w:noProof/>
              </w:rPr>
              <w:t xml:space="preserve"> of information elements in different specifications.</w:t>
            </w:r>
          </w:p>
        </w:tc>
      </w:tr>
      <w:tr w:rsidR="00274D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D45" w:rsidRDefault="00274D45" w:rsidP="00274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4D45" w:rsidRDefault="00274D45" w:rsidP="00274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D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4D45" w:rsidRDefault="00274D45" w:rsidP="00274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D45" w:rsidRDefault="00274D45" w:rsidP="00274D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isleading setting for implementation.</w:t>
            </w:r>
          </w:p>
        </w:tc>
      </w:tr>
      <w:bookmarkEnd w:id="2"/>
      <w:tr w:rsidR="00CA73D0" w:rsidTr="00547111">
        <w:tc>
          <w:tcPr>
            <w:tcW w:w="2694" w:type="dxa"/>
            <w:gridSpan w:val="2"/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73D0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E80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6.1.6.2.2.6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3309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13309" w:rsidRDefault="00E1330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1471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015C1" w:rsidRPr="00BD6F46" w:rsidRDefault="00F015C1" w:rsidP="00F015C1">
      <w:pPr>
        <w:pStyle w:val="6"/>
        <w:rPr>
          <w:lang w:eastAsia="zh-CN"/>
        </w:rPr>
      </w:pPr>
      <w:bookmarkStart w:id="4" w:name="_Toc10814726"/>
      <w:bookmarkStart w:id="5" w:name="_Toc10814734"/>
      <w:bookmarkEnd w:id="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4"/>
      <w:proofErr w:type="spellEnd"/>
    </w:p>
    <w:p w:rsidR="00F015C1" w:rsidRPr="00BD6F46" w:rsidRDefault="00F015C1" w:rsidP="00F015C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15C1" w:rsidRPr="00BD6F46" w:rsidRDefault="00F015C1" w:rsidP="00C810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ins w:id="6" w:author="huawei" w:date="2019-07-08T11:1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7" w:author="huawei" w:date="2019-07-08T11:14:00Z">
              <w:r w:rsidRPr="00BD6F46" w:rsidDel="00F015C1">
                <w:rPr>
                  <w:lang w:bidi="ar-IQ"/>
                </w:rPr>
                <w:delText>O</w:delText>
              </w:r>
              <w:r w:rsidRPr="00BD6F46" w:rsidDel="00F015C1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the</w:t>
            </w:r>
            <w:proofErr w:type="gramEnd"/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>time at which</w:t>
            </w:r>
            <w:r w:rsidRPr="00BD6F46" w:rsidDel="008B72DD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>he UE was last known to be in th</w:t>
            </w:r>
            <w:r w:rsidRPr="00BD6F46">
              <w:rPr>
                <w:rFonts w:hint="eastAsia"/>
                <w:lang w:eastAsia="zh-CN"/>
              </w:rPr>
              <w:t>e</w:t>
            </w:r>
            <w:r w:rsidRPr="00BD6F46">
              <w:t xml:space="preserve"> location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:rsidR="00F015C1" w:rsidRPr="00BD6F46" w:rsidRDefault="00F015C1" w:rsidP="00C81074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Default="00F015C1" w:rsidP="00C810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Del="001F1D85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F015C1" w:rsidRDefault="00F015C1" w:rsidP="00F015C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1BF9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p w:rsidR="00671BF9" w:rsidRDefault="00671BF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671BF9" w:rsidRPr="00B01405" w:rsidRDefault="00671BF9" w:rsidP="00F015C1">
      <w:pPr>
        <w:rPr>
          <w:lang w:eastAsia="zh-CN"/>
        </w:rPr>
      </w:pPr>
    </w:p>
    <w:sectPr w:rsidR="00671BF9" w:rsidRPr="00B014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4FE" w:rsidRDefault="007E64FE">
      <w:r>
        <w:separator/>
      </w:r>
    </w:p>
  </w:endnote>
  <w:endnote w:type="continuationSeparator" w:id="0">
    <w:p w:rsidR="007E64FE" w:rsidRDefault="007E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4FE" w:rsidRDefault="007E64FE">
      <w:r>
        <w:separator/>
      </w:r>
    </w:p>
  </w:footnote>
  <w:footnote w:type="continuationSeparator" w:id="0">
    <w:p w:rsidR="007E64FE" w:rsidRDefault="007E6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8C3"/>
    <w:rsid w:val="00022E4A"/>
    <w:rsid w:val="0003490E"/>
    <w:rsid w:val="00050E00"/>
    <w:rsid w:val="000A6394"/>
    <w:rsid w:val="000B6EFE"/>
    <w:rsid w:val="000B7FED"/>
    <w:rsid w:val="000C033F"/>
    <w:rsid w:val="000C038A"/>
    <w:rsid w:val="000C6598"/>
    <w:rsid w:val="00145D43"/>
    <w:rsid w:val="00192C46"/>
    <w:rsid w:val="001A08B3"/>
    <w:rsid w:val="001A7B60"/>
    <w:rsid w:val="001B52F0"/>
    <w:rsid w:val="001B7A65"/>
    <w:rsid w:val="001D402F"/>
    <w:rsid w:val="001E41F3"/>
    <w:rsid w:val="0026004D"/>
    <w:rsid w:val="002640DD"/>
    <w:rsid w:val="00274D45"/>
    <w:rsid w:val="00275D12"/>
    <w:rsid w:val="00284FEB"/>
    <w:rsid w:val="002860C4"/>
    <w:rsid w:val="002B5741"/>
    <w:rsid w:val="002C2345"/>
    <w:rsid w:val="00305409"/>
    <w:rsid w:val="00331370"/>
    <w:rsid w:val="003353C2"/>
    <w:rsid w:val="00345D8B"/>
    <w:rsid w:val="003609EF"/>
    <w:rsid w:val="0036231A"/>
    <w:rsid w:val="00374DD4"/>
    <w:rsid w:val="003A76F5"/>
    <w:rsid w:val="003E1A36"/>
    <w:rsid w:val="00410371"/>
    <w:rsid w:val="00415C16"/>
    <w:rsid w:val="004242F1"/>
    <w:rsid w:val="004433AD"/>
    <w:rsid w:val="00482204"/>
    <w:rsid w:val="004A0943"/>
    <w:rsid w:val="004B75B7"/>
    <w:rsid w:val="004D14DB"/>
    <w:rsid w:val="0051580D"/>
    <w:rsid w:val="00533903"/>
    <w:rsid w:val="00547111"/>
    <w:rsid w:val="00564258"/>
    <w:rsid w:val="00592D74"/>
    <w:rsid w:val="005D3565"/>
    <w:rsid w:val="005E2C44"/>
    <w:rsid w:val="00621188"/>
    <w:rsid w:val="006257ED"/>
    <w:rsid w:val="00656B6B"/>
    <w:rsid w:val="00671BF9"/>
    <w:rsid w:val="00695808"/>
    <w:rsid w:val="006B46FB"/>
    <w:rsid w:val="006E21FB"/>
    <w:rsid w:val="006F3A40"/>
    <w:rsid w:val="0070570B"/>
    <w:rsid w:val="00792342"/>
    <w:rsid w:val="007977A8"/>
    <w:rsid w:val="007B512A"/>
    <w:rsid w:val="007C2097"/>
    <w:rsid w:val="007D6A07"/>
    <w:rsid w:val="007E64FE"/>
    <w:rsid w:val="007F7259"/>
    <w:rsid w:val="008040A8"/>
    <w:rsid w:val="008279FA"/>
    <w:rsid w:val="00832867"/>
    <w:rsid w:val="008626E7"/>
    <w:rsid w:val="00870EE7"/>
    <w:rsid w:val="008900DE"/>
    <w:rsid w:val="00892A2C"/>
    <w:rsid w:val="008A45A6"/>
    <w:rsid w:val="008B0807"/>
    <w:rsid w:val="008F686C"/>
    <w:rsid w:val="0090453F"/>
    <w:rsid w:val="0091340A"/>
    <w:rsid w:val="009148DE"/>
    <w:rsid w:val="009777D9"/>
    <w:rsid w:val="00991B88"/>
    <w:rsid w:val="009A031B"/>
    <w:rsid w:val="009A5753"/>
    <w:rsid w:val="009A579D"/>
    <w:rsid w:val="009A5B61"/>
    <w:rsid w:val="009B155E"/>
    <w:rsid w:val="009E3297"/>
    <w:rsid w:val="009F734F"/>
    <w:rsid w:val="00A246B6"/>
    <w:rsid w:val="00A47E70"/>
    <w:rsid w:val="00A50CF0"/>
    <w:rsid w:val="00A56E38"/>
    <w:rsid w:val="00A734D9"/>
    <w:rsid w:val="00A7671C"/>
    <w:rsid w:val="00AA2CBC"/>
    <w:rsid w:val="00AB40FF"/>
    <w:rsid w:val="00AC5820"/>
    <w:rsid w:val="00AD1CD8"/>
    <w:rsid w:val="00AF66E9"/>
    <w:rsid w:val="00B01405"/>
    <w:rsid w:val="00B073FA"/>
    <w:rsid w:val="00B258BB"/>
    <w:rsid w:val="00B60348"/>
    <w:rsid w:val="00B67B97"/>
    <w:rsid w:val="00B968C8"/>
    <w:rsid w:val="00BA3EC5"/>
    <w:rsid w:val="00BA51D9"/>
    <w:rsid w:val="00BB116B"/>
    <w:rsid w:val="00BB5DFC"/>
    <w:rsid w:val="00BD279D"/>
    <w:rsid w:val="00BD6BB8"/>
    <w:rsid w:val="00BE764A"/>
    <w:rsid w:val="00BF1B39"/>
    <w:rsid w:val="00C66BA2"/>
    <w:rsid w:val="00C95985"/>
    <w:rsid w:val="00CA73D0"/>
    <w:rsid w:val="00CC5026"/>
    <w:rsid w:val="00CC68D0"/>
    <w:rsid w:val="00CF54C8"/>
    <w:rsid w:val="00D03F9A"/>
    <w:rsid w:val="00D06D51"/>
    <w:rsid w:val="00D24991"/>
    <w:rsid w:val="00D4659F"/>
    <w:rsid w:val="00D50255"/>
    <w:rsid w:val="00DD3E5D"/>
    <w:rsid w:val="00DE34CF"/>
    <w:rsid w:val="00E13309"/>
    <w:rsid w:val="00E13F3D"/>
    <w:rsid w:val="00E34898"/>
    <w:rsid w:val="00E46BED"/>
    <w:rsid w:val="00E8020D"/>
    <w:rsid w:val="00E86A08"/>
    <w:rsid w:val="00EA74EA"/>
    <w:rsid w:val="00EB09B7"/>
    <w:rsid w:val="00EB221D"/>
    <w:rsid w:val="00EE7D7C"/>
    <w:rsid w:val="00F015C1"/>
    <w:rsid w:val="00F25D98"/>
    <w:rsid w:val="00F300FB"/>
    <w:rsid w:val="00F43E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6B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6B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6B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6BE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DD3E5D"/>
    <w:rPr>
      <w:rFonts w:eastAsia="宋体"/>
    </w:rPr>
  </w:style>
  <w:style w:type="paragraph" w:customStyle="1" w:styleId="Guidance">
    <w:name w:val="Guidance"/>
    <w:basedOn w:val="a"/>
    <w:rsid w:val="00DD3E5D"/>
    <w:rPr>
      <w:rFonts w:eastAsia="宋体"/>
      <w:i/>
      <w:color w:val="0000FF"/>
    </w:rPr>
  </w:style>
  <w:style w:type="character" w:customStyle="1" w:styleId="Char1">
    <w:name w:val="批注文字 Char1"/>
    <w:link w:val="ac"/>
    <w:rsid w:val="00DD3E5D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DD3E5D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DD3E5D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D3E5D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D3E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D3E5D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DD3E5D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D3E5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DD3E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D3E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D3E5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D3E5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D3E5D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DD3E5D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D3E5D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D3E5D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D3E5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D3E5D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D3E5D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DD3E5D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DD3E5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DD3E5D"/>
  </w:style>
  <w:style w:type="paragraph" w:customStyle="1" w:styleId="Reference">
    <w:name w:val="Reference"/>
    <w:basedOn w:val="a"/>
    <w:rsid w:val="00DD3E5D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DD3E5D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DD3E5D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DD3E5D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DD3E5D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DD3E5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DD3E5D"/>
  </w:style>
  <w:style w:type="character" w:customStyle="1" w:styleId="PLChar">
    <w:name w:val="PL Char"/>
    <w:link w:val="PL"/>
    <w:rsid w:val="00DD3E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818F3-03B4-45CD-AF45-F5DE56EF6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2019-08-22T17:00:00Z</dcterms:created>
  <dcterms:modified xsi:type="dcterms:W3CDTF">2019-08-22T17:26:00Z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(3)hcAtDOxZdU/s0z/4C4/pXA96r7ZH/oZ4IA2GtCI846l1gBXHM4CcQV2t58TcSlTSShZttSLq
oocBspTEW85bnXl0pg7mL2TR7KA2N3eMCs9jhqVRY3IywkWS8b+tu9mw3bea2EIjtbhjhGp8
tRMXThcdRN7+B3hUSyot5OnonKiRVKJ49FiBYnTzkiZhon7l2kvdG2nOoLtaGJQ8mDcqjL9/
1adtRAh9gANtpmMa7z</vt:lpwstr>
  </property>
  <property fmtid="{D5CDD505-2E9C-101B-9397-08002B2CF9AE}" pid="22" name="_2015_ms_pID_7253431">
    <vt:lpwstr>vrsGJr6jArqjL8lwqUqW5AMlEt1Bqg7Hv5EdqN98MEy84r2iV0qxNb
QycYvczBgHBKSt1feL+pcjwGqznlHx8g1LhlMkpQMg/dXz6eCTH2dua6Gu3jsOqsBhMPcGCo
BPKbaR2614YWTz0b/nG4v0ItU9xLuRAaaMPIMo4AmLZKKNTl7dcuVNy1mlQPl7SdbuIGI7li
BnikNbeXXaP6fLdc7jjGdIhwin4Uss055/Ty</vt:lpwstr>
  </property>
  <property fmtid="{D5CDD505-2E9C-101B-9397-08002B2CF9AE}" pid="23" name="_2015_ms_pID_7253432">
    <vt:lpwstr>qSnluB8vXrgoBEpmztqfyWc=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1566477696</vt:lpwstr>
  </property>
</Properties>
</file>